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:rsidTr="00256B48">
        <w:trPr>
          <w:trHeight w:val="1843"/>
        </w:trPr>
        <w:tc>
          <w:tcPr>
            <w:tcW w:w="284" w:type="dxa"/>
          </w:tcPr>
          <w:p w:rsidR="0083797B" w:rsidRDefault="0083797B" w:rsidP="00256B48"/>
        </w:tc>
        <w:tc>
          <w:tcPr>
            <w:tcW w:w="3260" w:type="dxa"/>
          </w:tcPr>
          <w:p w:rsidR="0083797B" w:rsidRDefault="0083797B" w:rsidP="00256B48"/>
        </w:tc>
        <w:tc>
          <w:tcPr>
            <w:tcW w:w="2410" w:type="dxa"/>
          </w:tcPr>
          <w:p w:rsidR="0083797B" w:rsidRDefault="0083797B" w:rsidP="00256B48">
            <w:pPr>
              <w:pStyle w:val="a6"/>
            </w:pPr>
          </w:p>
        </w:tc>
      </w:tr>
      <w:tr w:rsidR="0083797B" w:rsidTr="00256B48">
        <w:trPr>
          <w:cantSplit/>
          <w:trHeight w:val="995"/>
        </w:trPr>
        <w:tc>
          <w:tcPr>
            <w:tcW w:w="284" w:type="dxa"/>
          </w:tcPr>
          <w:p w:rsidR="0083797B" w:rsidRPr="00AF08C9" w:rsidRDefault="00256B48" w:rsidP="00256B48">
            <w:pPr>
              <w:pStyle w:val="af1"/>
              <w:spacing w:before="120"/>
              <w:rPr>
                <w:sz w:val="24"/>
                <w:szCs w:val="24"/>
              </w:rPr>
            </w:pPr>
            <w:bookmarkStart w:id="0" w:name="Дата"/>
            <w:bookmarkEnd w:id="0"/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260" w:type="dxa"/>
          </w:tcPr>
          <w:p w:rsidR="001F42C3" w:rsidRDefault="005F17C1" w:rsidP="00256B48">
            <w:pPr>
              <w:spacing w:before="120"/>
              <w:ind w:firstLine="0"/>
            </w:pPr>
            <w:r>
              <w:t xml:space="preserve"> 29 сентября 2021 года</w:t>
            </w:r>
          </w:p>
          <w:p w:rsidR="001F42C3" w:rsidRDefault="001F42C3" w:rsidP="00256B48">
            <w:pPr>
              <w:spacing w:before="120"/>
              <w:ind w:firstLine="0"/>
            </w:pPr>
          </w:p>
          <w:p w:rsidR="00B74948" w:rsidRDefault="00B74948" w:rsidP="00256B48">
            <w:pPr>
              <w:spacing w:before="120"/>
              <w:ind w:firstLine="0"/>
            </w:pPr>
          </w:p>
          <w:p w:rsidR="001F42C3" w:rsidRPr="00CC1AF6" w:rsidRDefault="001F42C3" w:rsidP="00256B48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0B1452" w:rsidRPr="000B1452">
              <w:rPr>
                <w:sz w:val="24"/>
                <w:szCs w:val="24"/>
              </w:rPr>
              <w:t xml:space="preserve">«рабочий поселок Малое Козино»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:rsidR="0083797B" w:rsidRPr="00660768" w:rsidRDefault="00256B48" w:rsidP="00256B48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  <w:r>
              <w:rPr>
                <w:sz w:val="24"/>
                <w:szCs w:val="24"/>
              </w:rPr>
              <w:t xml:space="preserve">                                           </w:t>
            </w:r>
          </w:p>
        </w:tc>
      </w:tr>
      <w:tr w:rsidR="0083797B" w:rsidTr="00256B48">
        <w:trPr>
          <w:trHeight w:val="298"/>
        </w:trPr>
        <w:tc>
          <w:tcPr>
            <w:tcW w:w="284" w:type="dxa"/>
          </w:tcPr>
          <w:p w:rsidR="0083797B" w:rsidRPr="001F42C3" w:rsidRDefault="00256B48" w:rsidP="00256B48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  <w:r>
              <w:rPr>
                <w:sz w:val="24"/>
                <w:szCs w:val="24"/>
              </w:rPr>
              <w:t xml:space="preserve">          </w:t>
            </w:r>
            <w:r w:rsidR="00AF08C9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3260" w:type="dxa"/>
          </w:tcPr>
          <w:p w:rsidR="0083797B" w:rsidRDefault="0083797B" w:rsidP="00256B48"/>
        </w:tc>
        <w:tc>
          <w:tcPr>
            <w:tcW w:w="2410" w:type="dxa"/>
          </w:tcPr>
          <w:p w:rsidR="0083797B" w:rsidRDefault="0083797B" w:rsidP="00256B48"/>
        </w:tc>
      </w:tr>
    </w:tbl>
    <w:p w:rsidR="00256B48" w:rsidRDefault="00256B48">
      <w:r>
        <w:lastRenderedPageBreak/>
        <w:t xml:space="preserve">                               </w:t>
      </w:r>
    </w:p>
    <w:p w:rsidR="00256B48" w:rsidRDefault="00256B48"/>
    <w:p w:rsidR="00256B48" w:rsidRDefault="00256B48"/>
    <w:p w:rsidR="00256B48" w:rsidRDefault="00256B48"/>
    <w:p w:rsidR="00256B48" w:rsidRDefault="00256B48"/>
    <w:p w:rsidR="00256B48" w:rsidRDefault="00256B48"/>
    <w:p w:rsidR="0083797B" w:rsidRDefault="00256B48">
      <w:pPr>
        <w:sectPr w:rsidR="0083797B" w:rsidSect="00660768">
          <w:headerReference w:type="default" r:id="rId8"/>
          <w:headerReference w:type="first" r:id="rId9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 xml:space="preserve">                                    251</w:t>
      </w:r>
      <w:r>
        <w:br w:type="textWrapping" w:clear="all"/>
      </w: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CC1AF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lastRenderedPageBreak/>
        <w:t xml:space="preserve">Рассмотрев представленный администрацией округа отчет об исполнении бюджета муниципального образования </w:t>
      </w:r>
      <w:r w:rsidR="000B1452" w:rsidRPr="000B1452">
        <w:rPr>
          <w:sz w:val="24"/>
          <w:szCs w:val="24"/>
        </w:rPr>
        <w:t xml:space="preserve">«рабочий поселок Малое Козино» </w:t>
      </w:r>
      <w:r w:rsidRPr="00CC1AF6">
        <w:rPr>
          <w:sz w:val="24"/>
          <w:szCs w:val="24"/>
        </w:rPr>
        <w:t xml:space="preserve"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</w:t>
      </w:r>
      <w:proofErr w:type="spellStart"/>
      <w:r w:rsidRPr="00CC1AF6">
        <w:rPr>
          <w:sz w:val="24"/>
          <w:szCs w:val="24"/>
        </w:rPr>
        <w:t>Балахнинского</w:t>
      </w:r>
      <w:proofErr w:type="spellEnd"/>
      <w:r w:rsidRPr="00CC1AF6">
        <w:rPr>
          <w:sz w:val="24"/>
          <w:szCs w:val="24"/>
        </w:rPr>
        <w:t xml:space="preserve"> муниципального района Нижегородской области»</w:t>
      </w:r>
      <w:r w:rsidR="002D1407">
        <w:rPr>
          <w:sz w:val="24"/>
          <w:szCs w:val="24"/>
        </w:rPr>
        <w:t>,</w:t>
      </w:r>
    </w:p>
    <w:p w:rsidR="001F42C3" w:rsidRPr="0063319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</w:p>
    <w:p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0B1452" w:rsidRPr="000B1452" w:rsidRDefault="000B1452" w:rsidP="002D1407">
      <w:pPr>
        <w:spacing w:line="360" w:lineRule="auto"/>
        <w:ind w:firstLine="709"/>
        <w:jc w:val="both"/>
        <w:rPr>
          <w:sz w:val="24"/>
          <w:szCs w:val="24"/>
        </w:rPr>
      </w:pPr>
      <w:r w:rsidRPr="000B1452">
        <w:rPr>
          <w:sz w:val="24"/>
          <w:szCs w:val="24"/>
        </w:rPr>
        <w:t xml:space="preserve">Утвердить отчет об исполнении бюджета муниципального образования «рабочий поселок Малое Козино» за 2020 год по доходам в сумме </w:t>
      </w:r>
      <w:r w:rsidRPr="000B1452">
        <w:rPr>
          <w:rFonts w:ascii="Times New Roman CYR" w:hAnsi="Times New Roman CYR" w:cs="Times New Roman CYR"/>
          <w:b/>
          <w:bCs/>
          <w:sz w:val="24"/>
          <w:szCs w:val="24"/>
        </w:rPr>
        <w:t xml:space="preserve">40 774,8 </w:t>
      </w:r>
      <w:r w:rsidRPr="000B1452">
        <w:rPr>
          <w:sz w:val="24"/>
          <w:szCs w:val="24"/>
        </w:rPr>
        <w:t xml:space="preserve">тысяч рублей, по расходам в сумме </w:t>
      </w:r>
      <w:r w:rsidRPr="000B1452">
        <w:rPr>
          <w:b/>
          <w:bCs/>
          <w:sz w:val="24"/>
          <w:szCs w:val="24"/>
        </w:rPr>
        <w:t xml:space="preserve">42 239,1 </w:t>
      </w:r>
      <w:r w:rsidRPr="000B1452">
        <w:rPr>
          <w:sz w:val="24"/>
          <w:szCs w:val="24"/>
        </w:rPr>
        <w:t xml:space="preserve">тысяч рублей, дефицитом в сумме </w:t>
      </w:r>
      <w:r w:rsidRPr="000B1452">
        <w:rPr>
          <w:b/>
          <w:sz w:val="24"/>
          <w:szCs w:val="24"/>
        </w:rPr>
        <w:t>1 464,3</w:t>
      </w:r>
      <w:r w:rsidRPr="000B1452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0B1452" w:rsidRPr="000B1452" w:rsidRDefault="000B1452" w:rsidP="002D1407">
      <w:pPr>
        <w:spacing w:line="360" w:lineRule="auto"/>
        <w:ind w:firstLine="709"/>
        <w:jc w:val="both"/>
        <w:rPr>
          <w:sz w:val="24"/>
          <w:szCs w:val="24"/>
        </w:rPr>
      </w:pPr>
      <w:r w:rsidRPr="000B1452">
        <w:rPr>
          <w:sz w:val="24"/>
          <w:szCs w:val="24"/>
        </w:rPr>
        <w:t>доходов бюджета муниципального образования «рабочий поселок Малое Козино»  за 2020 год по кодам классификации доходов бюджетов согласно приложению 1 к настоящему решению;</w:t>
      </w:r>
    </w:p>
    <w:p w:rsidR="000B1452" w:rsidRPr="000B1452" w:rsidRDefault="000B1452" w:rsidP="002D1407">
      <w:pPr>
        <w:spacing w:line="360" w:lineRule="auto"/>
        <w:ind w:firstLine="709"/>
        <w:jc w:val="both"/>
        <w:rPr>
          <w:sz w:val="24"/>
          <w:szCs w:val="24"/>
        </w:rPr>
      </w:pPr>
      <w:r w:rsidRPr="000B1452">
        <w:rPr>
          <w:sz w:val="24"/>
          <w:szCs w:val="24"/>
        </w:rPr>
        <w:t>расходов бюджета муниципального образования «рабочий поселок Малое Козино» за 2020 год по ведомственной структуре расходов бюджетов согласно приложению 2 к настоящему решению;</w:t>
      </w:r>
    </w:p>
    <w:p w:rsidR="000B1452" w:rsidRPr="000B1452" w:rsidRDefault="000B1452" w:rsidP="002D1407">
      <w:pPr>
        <w:spacing w:line="360" w:lineRule="auto"/>
        <w:ind w:firstLine="709"/>
        <w:jc w:val="both"/>
        <w:rPr>
          <w:sz w:val="24"/>
          <w:szCs w:val="24"/>
        </w:rPr>
      </w:pPr>
      <w:r w:rsidRPr="000B1452">
        <w:rPr>
          <w:sz w:val="24"/>
          <w:szCs w:val="24"/>
        </w:rPr>
        <w:t>расходов бюджета муниципального образования «рабочий поселок Малое Козино» за 2020 год по разделам, подразделам классификации расходов бюджетов согласно приложению 3 к настоящему решению;</w:t>
      </w:r>
    </w:p>
    <w:p w:rsidR="000B1452" w:rsidRPr="000B1452" w:rsidRDefault="000B1452" w:rsidP="002D1407">
      <w:pPr>
        <w:spacing w:line="360" w:lineRule="auto"/>
        <w:ind w:firstLine="709"/>
        <w:jc w:val="both"/>
        <w:rPr>
          <w:sz w:val="24"/>
          <w:szCs w:val="24"/>
        </w:rPr>
      </w:pPr>
      <w:r w:rsidRPr="000B1452">
        <w:rPr>
          <w:sz w:val="24"/>
          <w:szCs w:val="24"/>
        </w:rPr>
        <w:lastRenderedPageBreak/>
        <w:t xml:space="preserve">источников финансирования дефицита бюджета муниципального образования «рабочий поселок Малое Козино» за 2020 год по кодам </w:t>
      </w:r>
      <w:proofErr w:type="gramStart"/>
      <w:r w:rsidRPr="000B1452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0B1452">
        <w:rPr>
          <w:sz w:val="24"/>
          <w:szCs w:val="24"/>
        </w:rPr>
        <w:t xml:space="preserve"> согласно приложению 4 к настоящему решению.</w:t>
      </w:r>
    </w:p>
    <w:p w:rsidR="0073207E" w:rsidRPr="000B1452" w:rsidRDefault="0073207E" w:rsidP="000B1452">
      <w:pPr>
        <w:spacing w:line="360" w:lineRule="auto"/>
        <w:ind w:firstLine="709"/>
        <w:jc w:val="both"/>
        <w:rPr>
          <w:sz w:val="24"/>
          <w:szCs w:val="24"/>
        </w:rPr>
      </w:pPr>
    </w:p>
    <w:p w:rsidR="004A1DDD" w:rsidRPr="000B1452" w:rsidRDefault="004A1DDD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:rsidTr="0073207E">
        <w:tc>
          <w:tcPr>
            <w:tcW w:w="4998" w:type="dxa"/>
          </w:tcPr>
          <w:p w:rsidR="0073207E" w:rsidRPr="000B1452" w:rsidRDefault="00D75C16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Врип</w:t>
            </w:r>
            <w:proofErr w:type="spellEnd"/>
            <w:r>
              <w:rPr>
                <w:sz w:val="24"/>
                <w:szCs w:val="24"/>
              </w:rPr>
              <w:t xml:space="preserve"> главы</w:t>
            </w:r>
            <w:r w:rsidR="0073207E" w:rsidRPr="000B1452">
              <w:rPr>
                <w:sz w:val="24"/>
                <w:szCs w:val="24"/>
              </w:rPr>
              <w:t xml:space="preserve"> местного самоуправления</w:t>
            </w:r>
          </w:p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0B1452">
              <w:rPr>
                <w:sz w:val="24"/>
                <w:szCs w:val="24"/>
              </w:rPr>
              <w:t>Балахнинского</w:t>
            </w:r>
            <w:proofErr w:type="spellEnd"/>
            <w:r w:rsidRPr="000B1452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r w:rsidR="00D75C16">
        <w:rPr>
          <w:sz w:val="24"/>
          <w:szCs w:val="24"/>
        </w:rPr>
        <w:t>В.</w:t>
      </w:r>
      <w:r w:rsidRPr="00633196">
        <w:rPr>
          <w:sz w:val="24"/>
          <w:szCs w:val="24"/>
        </w:rPr>
        <w:t>А.</w:t>
      </w:r>
      <w:r w:rsidR="00D75C16">
        <w:rPr>
          <w:sz w:val="24"/>
          <w:szCs w:val="24"/>
        </w:rPr>
        <w:t xml:space="preserve"> Попов</w:t>
      </w:r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="00D75C16">
        <w:rPr>
          <w:sz w:val="24"/>
          <w:szCs w:val="24"/>
        </w:rPr>
        <w:t xml:space="preserve"> </w:t>
      </w:r>
      <w:bookmarkStart w:id="4" w:name="_GoBack"/>
      <w:bookmarkEnd w:id="4"/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4C1A52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75C16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79"/>
    <w:rsid w:val="00060FA1"/>
    <w:rsid w:val="00064DB1"/>
    <w:rsid w:val="000A6DAC"/>
    <w:rsid w:val="000B1452"/>
    <w:rsid w:val="0012058C"/>
    <w:rsid w:val="001241F3"/>
    <w:rsid w:val="00193642"/>
    <w:rsid w:val="001B7F23"/>
    <w:rsid w:val="001F42C3"/>
    <w:rsid w:val="002014DC"/>
    <w:rsid w:val="002073D5"/>
    <w:rsid w:val="0025562C"/>
    <w:rsid w:val="00256B48"/>
    <w:rsid w:val="0026324C"/>
    <w:rsid w:val="00285B3F"/>
    <w:rsid w:val="0029717A"/>
    <w:rsid w:val="002A65D0"/>
    <w:rsid w:val="002C5FBA"/>
    <w:rsid w:val="002D1407"/>
    <w:rsid w:val="00312FF6"/>
    <w:rsid w:val="00360BB2"/>
    <w:rsid w:val="003839DA"/>
    <w:rsid w:val="00440E11"/>
    <w:rsid w:val="004A1DDD"/>
    <w:rsid w:val="004C1A52"/>
    <w:rsid w:val="0054131A"/>
    <w:rsid w:val="00542BE2"/>
    <w:rsid w:val="005C7E7B"/>
    <w:rsid w:val="005F17C1"/>
    <w:rsid w:val="00605C4B"/>
    <w:rsid w:val="00623988"/>
    <w:rsid w:val="00633196"/>
    <w:rsid w:val="00643879"/>
    <w:rsid w:val="00652C96"/>
    <w:rsid w:val="00660768"/>
    <w:rsid w:val="006670DA"/>
    <w:rsid w:val="00677939"/>
    <w:rsid w:val="006F1040"/>
    <w:rsid w:val="00703A33"/>
    <w:rsid w:val="0073207E"/>
    <w:rsid w:val="00777778"/>
    <w:rsid w:val="007D5955"/>
    <w:rsid w:val="00814F4D"/>
    <w:rsid w:val="00833F4B"/>
    <w:rsid w:val="0083797B"/>
    <w:rsid w:val="00855B59"/>
    <w:rsid w:val="00855C9A"/>
    <w:rsid w:val="00887341"/>
    <w:rsid w:val="00942226"/>
    <w:rsid w:val="00977DF8"/>
    <w:rsid w:val="009C5506"/>
    <w:rsid w:val="009E2422"/>
    <w:rsid w:val="009F4F93"/>
    <w:rsid w:val="00A140EF"/>
    <w:rsid w:val="00A24CD4"/>
    <w:rsid w:val="00AF08C9"/>
    <w:rsid w:val="00B070F4"/>
    <w:rsid w:val="00B1543B"/>
    <w:rsid w:val="00B54A61"/>
    <w:rsid w:val="00B74948"/>
    <w:rsid w:val="00C073C1"/>
    <w:rsid w:val="00C153FD"/>
    <w:rsid w:val="00C93596"/>
    <w:rsid w:val="00CB7846"/>
    <w:rsid w:val="00CC1AF6"/>
    <w:rsid w:val="00CC2178"/>
    <w:rsid w:val="00D50407"/>
    <w:rsid w:val="00D75C16"/>
    <w:rsid w:val="00DC2930"/>
    <w:rsid w:val="00E1215C"/>
    <w:rsid w:val="00E36C3C"/>
    <w:rsid w:val="00E71831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6</TotalTime>
  <Pages>2</Pages>
  <Words>212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Елетина Надежда Николаевна</cp:lastModifiedBy>
  <cp:revision>11</cp:revision>
  <cp:lastPrinted>2021-04-29T12:32:00Z</cp:lastPrinted>
  <dcterms:created xsi:type="dcterms:W3CDTF">2021-04-29T11:37:00Z</dcterms:created>
  <dcterms:modified xsi:type="dcterms:W3CDTF">2021-10-05T18:16:00Z</dcterms:modified>
</cp:coreProperties>
</file>